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5859B9">
        <w:rPr>
          <w:rFonts w:ascii="Arial" w:hAnsi="Arial" w:hint="eastAsia"/>
          <w:b/>
          <w:noProof/>
          <w:sz w:val="24"/>
          <w:lang w:eastAsia="zh-CN"/>
        </w:rPr>
        <w:t>2024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4C3C80" w:rsidRPr="004C3C80">
        <w:rPr>
          <w:rFonts w:ascii="Arial" w:hAnsi="Arial" w:cs="Arial"/>
          <w:b/>
          <w:bCs/>
          <w:sz w:val="24"/>
        </w:rPr>
        <w:t xml:space="preserve">Text </w:t>
      </w:r>
      <w:proofErr w:type="spellStart"/>
      <w:r w:rsidR="004C3C80" w:rsidRPr="004C3C80">
        <w:rPr>
          <w:rFonts w:ascii="Arial" w:hAnsi="Arial" w:cs="Arial"/>
          <w:b/>
          <w:bCs/>
          <w:sz w:val="24"/>
        </w:rPr>
        <w:t>proosal</w:t>
      </w:r>
      <w:proofErr w:type="spellEnd"/>
      <w:r w:rsidR="004C3C80" w:rsidRPr="004C3C80">
        <w:rPr>
          <w:rFonts w:ascii="Arial" w:hAnsi="Arial" w:cs="Arial"/>
          <w:b/>
          <w:bCs/>
          <w:sz w:val="24"/>
        </w:rPr>
        <w:t xml:space="preserve"> to TR37.910 on user experienced data rate and area traffic capacity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5859B9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557430">
        <w:t>user experienced data rate</w:t>
      </w:r>
      <w:r>
        <w:t xml:space="preserve"> </w:t>
      </w:r>
      <w:r w:rsidR="00BD1D73">
        <w:t>and the text proposal on area traffic capacity</w:t>
      </w:r>
      <w:bookmarkStart w:id="0" w:name="_GoBack"/>
      <w:bookmarkEnd w:id="0"/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</w:t>
      </w:r>
      <w:r w:rsidR="00396F53">
        <w:rPr>
          <w:rFonts w:hint="eastAsia"/>
          <w:lang w:val="en-US" w:eastAsia="zh-CN"/>
        </w:rPr>
        <w:t>s</w:t>
      </w:r>
      <w:r w:rsidR="000378E4">
        <w:rPr>
          <w:lang w:val="en-US" w:eastAsia="zh-CN"/>
        </w:rPr>
        <w:t xml:space="preserve">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84C" w:rsidRDefault="00C3284C">
      <w:pPr>
        <w:spacing w:after="0"/>
      </w:pPr>
      <w:r>
        <w:separator/>
      </w:r>
    </w:p>
  </w:endnote>
  <w:endnote w:type="continuationSeparator" w:id="0">
    <w:p w:rsidR="00C3284C" w:rsidRDefault="00C328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84C" w:rsidRDefault="00C3284C">
      <w:pPr>
        <w:spacing w:after="0"/>
      </w:pPr>
      <w:r>
        <w:separator/>
      </w:r>
    </w:p>
  </w:footnote>
  <w:footnote w:type="continuationSeparator" w:id="0">
    <w:p w:rsidR="00C3284C" w:rsidRDefault="00C3284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EB4F40">
      <w:fldChar w:fldCharType="begin"/>
    </w:r>
    <w:r>
      <w:instrText>PAGE</w:instrText>
    </w:r>
    <w:r w:rsidR="00EB4F40">
      <w:fldChar w:fldCharType="separate"/>
    </w:r>
    <w:r>
      <w:t>4</w:t>
    </w:r>
    <w:r w:rsidR="00EB4F4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374DC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6F53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C3C80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57430"/>
    <w:rsid w:val="005859B9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1C9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D1D73"/>
    <w:rsid w:val="00BE4484"/>
    <w:rsid w:val="00C11111"/>
    <w:rsid w:val="00C117A7"/>
    <w:rsid w:val="00C14F3A"/>
    <w:rsid w:val="00C24B4D"/>
    <w:rsid w:val="00C26357"/>
    <w:rsid w:val="00C30754"/>
    <w:rsid w:val="00C3284C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3704B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B4F40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16D9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D7D48-B0EA-4481-AFCD-0C3B6713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66</cp:revision>
  <cp:lastPrinted>1900-01-01T08:00:00Z</cp:lastPrinted>
  <dcterms:created xsi:type="dcterms:W3CDTF">2018-06-01T19:53:00Z</dcterms:created>
  <dcterms:modified xsi:type="dcterms:W3CDTF">2018-09-10T12:21:00Z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(3)TKBAaNEFu0AoxEM/fldTGYOuQdT05NYHVh9EASh1yVyLwT35zwK3wb+l5P0SBGbRvnZusfXp
RuACvnipd37eFxj0SHGzmZFr6nFn55VJSUnuWzdXVdGb/kGHPUdqoUEWHI/ipK+xdUK5aLFI
NIQ3bBLBmhT8f+w0/dYMHWPjDgzDWOgiGs7JHOqiJzZ+WrS9PirjUFjpPxn37ugU5aFPFjDj
VgwUY6TGYoOH5fwVqP</vt:lpwstr>
  </property>
  <property fmtid="{D5CDD505-2E9C-101B-9397-08002B2CF9AE}" pid="3" name="_2015_ms_pID_7253431">
    <vt:lpwstr>XVEqSCD4lnbbXqRCdQdQIulE+BE2aodM/3LDEeFndQvyYT66YQnrsG
l9ZxNGNQMypd6UFNGiSvqfrfK99AQQGMrvU0K7b7PtGy2R7DegMMSW1JlxxKbuuJTyOQidCf
y3Z4f+JhBAym0QuejnzCEIkaGpO4vCrJbuW+Uq+mLwminbR7cxTzArdyTplMELQmH9rL2Bud
a9gVyKgeFHff5vKDDy8MSVPJI3ZpdDi3t/fJ</vt:lpwstr>
  </property>
  <property fmtid="{D5CDD505-2E9C-101B-9397-08002B2CF9AE}" pid="4" name="_2015_ms_pID_7253432">
    <vt:lpwstr>At3P6nzvovrazNtkTarv/GY=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1536582070</vt:lpwstr>
  </property>
</Properties>
</file>